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517CA1B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AF6736">
        <w:rPr>
          <w:rFonts w:cstheme="minorHAnsi"/>
          <w:b/>
          <w:szCs w:val="18"/>
        </w:rPr>
        <w:t xml:space="preserve">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5288C3DB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C6698F" w:rsidRPr="0097527B">
        <w:rPr>
          <w:rFonts w:cstheme="minorHAnsi"/>
          <w:noProof/>
          <w:szCs w:val="18"/>
          <w:lang w:eastAsia="pl-PL"/>
        </w:rPr>
        <w:t>POST/DYS/OW/GZ/01548/2026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C6698F" w:rsidRPr="0097527B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Wyszków obszar nr R54B: Gmina Dąbrówka, Gmina Radzymin, Gmina Klembów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154C42EE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C6698F" w:rsidRPr="0097527B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Wyszków obszar nr R54B: Gmina Dąbrówka, Gmina Radzymin, Gmina Klembów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0EB5D0B2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C6698F" w:rsidRPr="0097527B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 xml:space="preserve">, zgłoszenia budowy, decyzji </w:t>
            </w:r>
            <w:proofErr w:type="spellStart"/>
            <w:r w:rsidR="00CE2D1C" w:rsidRPr="00CE2D1C">
              <w:rPr>
                <w:rFonts w:asciiTheme="minorHAnsi" w:hAnsiTheme="minorHAnsi" w:cstheme="minorHAnsi"/>
                <w:sz w:val="20"/>
              </w:rPr>
              <w:t>licp</w:t>
            </w:r>
            <w:proofErr w:type="spellEnd"/>
            <w:r w:rsidR="00CE2D1C" w:rsidRPr="00CE2D1C">
              <w:rPr>
                <w:rFonts w:asciiTheme="minorHAnsi" w:hAnsiTheme="minorHAnsi" w:cstheme="minorHAnsi"/>
                <w:sz w:val="20"/>
              </w:rPr>
              <w:t>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lastRenderedPageBreak/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 xml:space="preserve">montażu mufy lub muf przelotowych </w:t>
            </w:r>
            <w:r w:rsidRPr="00CD226A">
              <w:rPr>
                <w:rFonts w:asciiTheme="minorHAnsi" w:hAnsiTheme="minorHAnsi" w:cstheme="minorHAnsi"/>
                <w:sz w:val="20"/>
              </w:rPr>
              <w:lastRenderedPageBreak/>
              <w:t>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</w:t>
            </w:r>
            <w:r w:rsidRPr="00AD02FC">
              <w:rPr>
                <w:rFonts w:cstheme="minorHAnsi"/>
              </w:rPr>
              <w:lastRenderedPageBreak/>
              <w:t>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</w:t>
            </w:r>
            <w:r w:rsidRPr="00CD226A">
              <w:rPr>
                <w:rFonts w:cstheme="minorHAnsi"/>
              </w:rPr>
              <w:lastRenderedPageBreak/>
              <w:t xml:space="preserve">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0AC0AD6C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C6698F" w:rsidRPr="0097527B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Wyszków obszar nr R54B: Gmina Dąbrówka, Gmina Radzymin, Gmina Klembów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C6698F" w:rsidRPr="0097527B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Informacje poufne są zawarte na następujących stronach oferty …………………… i zostały opatrzone </w:t>
      </w:r>
      <w:r w:rsidRPr="00AD02FC">
        <w:rPr>
          <w:rFonts w:cstheme="minorHAnsi"/>
        </w:rPr>
        <w:lastRenderedPageBreak/>
        <w:t>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48ED4964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C6698F" w:rsidRPr="0097527B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Wyszków obszar nr R54B: Gmina Dąbrówka, Gmina Radzymin, Gmina Klembów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C6698F" w:rsidRPr="0097527B">
        <w:rPr>
          <w:rFonts w:cstheme="minorHAnsi"/>
          <w:b/>
          <w:noProof/>
        </w:rPr>
        <w:t>POST/DYS/OW/GZ/01548/2026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58FAE760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C6698F" w:rsidRPr="0097527B">
        <w:rPr>
          <w:rFonts w:cstheme="minorHAnsi"/>
          <w:noProof/>
          <w:lang w:eastAsia="pl-PL"/>
        </w:rPr>
        <w:t>POST/DYS/OW/GZ/01548/2026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C6698F" w:rsidRPr="0097527B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Wyszków obszar nr R54B: Gmina Dąbrówka, Gmina Radzymin, Gmina Klembów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23BF9FA9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C6698F" w:rsidRPr="0097527B">
        <w:rPr>
          <w:rFonts w:cstheme="minorHAnsi"/>
          <w:noProof/>
          <w:lang w:eastAsia="pl-PL"/>
        </w:rPr>
        <w:t>POST/DYS/OW/GZ/01548/2026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C6698F" w:rsidRPr="0097527B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Wyszków obszar nr R54B: Gmina Dąbrówka, Gmina Radzymin, Gmina Klembów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4DF1942D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C6698F" w:rsidRPr="0097527B">
        <w:rPr>
          <w:rFonts w:cstheme="minorHAnsi"/>
          <w:noProof/>
          <w:lang w:eastAsia="pl-PL"/>
        </w:rPr>
        <w:t>POST/DYS/OW/GZ/01548/2026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C6698F" w:rsidRPr="0097527B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Wyszków obszar nr R54B: Gmina Dąbrówka, Gmina Radzymin, Gmina Klembów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3C9020DF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C6698F" w:rsidRPr="0097527B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Wyszków obszar nr R54B: Gmina Dąbrówka, Gmina Radzymin, Gmina Klembów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63A9AA80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C6698F" w:rsidRPr="0097527B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POST/DYS/OW/GZ/01548/2026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41E6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4545E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B3D76"/>
    <w:rsid w:val="002B4871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5B39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41DD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4825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35CA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E67B1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A585B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D6F33"/>
    <w:rsid w:val="007F675E"/>
    <w:rsid w:val="00801C6C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6D06"/>
    <w:rsid w:val="00847B49"/>
    <w:rsid w:val="00852695"/>
    <w:rsid w:val="008548B7"/>
    <w:rsid w:val="00857549"/>
    <w:rsid w:val="008609EA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A34DA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6736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91F12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C50F0"/>
    <w:rsid w:val="00BD1D08"/>
    <w:rsid w:val="00BD663E"/>
    <w:rsid w:val="00BE0AE4"/>
    <w:rsid w:val="00BE38BB"/>
    <w:rsid w:val="00C0006C"/>
    <w:rsid w:val="00C003C6"/>
    <w:rsid w:val="00C10B09"/>
    <w:rsid w:val="00C12714"/>
    <w:rsid w:val="00C15428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98F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A62E5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27A1A"/>
    <w:rsid w:val="00D364F9"/>
    <w:rsid w:val="00D516C1"/>
    <w:rsid w:val="00D55C51"/>
    <w:rsid w:val="00D6344F"/>
    <w:rsid w:val="00D65548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157F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2EDA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1548_zał nr 4, 6, 7, 8, 11 do SWZ.docx</dmsv2BaseFileName>
    <dmsv2BaseDisplayName xmlns="http://schemas.microsoft.com/sharepoint/v3">1548_zał nr 4, 6, 7, 8, 11 do SWZ</dmsv2BaseDisplayName>
    <dmsv2SWPP2ObjectNumber xmlns="http://schemas.microsoft.com/sharepoint/v3">POST/DYS/OW/GZ/01548/2026                         </dmsv2SWPP2ObjectNumber>
    <dmsv2SWPP2SumMD5 xmlns="http://schemas.microsoft.com/sharepoint/v3">a41cb8eb20f275e695b84544d13d40f3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25024713</dmsv2BaseClientSystemDocumentID>
    <dmsv2BaseModifiedByID xmlns="http://schemas.microsoft.com/sharepoint/v3">11925987</dmsv2BaseModifiedByID>
    <dmsv2BaseCreatedByID xmlns="http://schemas.microsoft.com/sharepoint/v3">11925987</dmsv2BaseCreatedByID>
    <dmsv2SWPP2ObjectDepartment xmlns="http://schemas.microsoft.com/sharepoint/v3">00000001000700050000000a00010000</dmsv2SWPP2ObjectDepartment>
    <dmsv2SWPP2ObjectName xmlns="http://schemas.microsoft.com/sharepoint/v3">Postępowanie</dmsv2SWPP2ObjectName>
    <_dlc_DocId xmlns="a19cb1c7-c5c7-46d4-85ae-d83685407bba">FJ3FSM7XJ42E-1195302456-10831</_dlc_DocId>
    <_dlc_DocIdUrl xmlns="a19cb1c7-c5c7-46d4-85ae-d83685407bba">
      <Url>https://swpp2.dms.gkpge.pl/sites/43/_layouts/15/DocIdRedir.aspx?ID=FJ3FSM7XJ42E-1195302456-10831</Url>
      <Description>FJ3FSM7XJ42E-1195302456-10831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055C182-A39F-4DA5-AC52-D1FFF482663A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DF4813B-3E7B-4EC3-9DE1-D49FDF521C6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17</Pages>
  <Words>5193</Words>
  <Characters>31163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4</cp:revision>
  <cp:lastPrinted>2024-07-15T11:21:00Z</cp:lastPrinted>
  <dcterms:created xsi:type="dcterms:W3CDTF">2026-04-23T11:01:00Z</dcterms:created>
  <dcterms:modified xsi:type="dcterms:W3CDTF">2026-04-23T11:05:00Z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208dd6ad-d38d-4372-8ad2-e2d721f4f9bf</vt:lpwstr>
  </property>
</Properties>
</file>